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/>
        <w:jc w:val="center"/>
        <w:textAlignment w:val="auto"/>
        <w:rPr>
          <w:rFonts w:hint="eastAsia" w:ascii="宋体" w:hAnsi="宋体" w:eastAsia="宋体" w:cs="仿宋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sz w:val="44"/>
          <w:szCs w:val="44"/>
          <w:lang w:val="en-US" w:eastAsia="zh-CN"/>
        </w:rPr>
        <w:t>20拖拉机、联合收割机操作人员操作证件核发、续展、注销服务指南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4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事项名称：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拖拉机、联合收割机操作人员操作证件核发、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续展、注销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拖拉机、联合收割机操作人员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三、设定依据：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1、《中华人民共和国道路交通安全法》（2003年10月28日第十届全国人民代表大会常务委员会第五次会议通过　根据2007年12月29日第十届全国人民代表大会常务委员会第三十一次会议《关于修改〈中华人民共和国道路交通安全法〉的决定》第一次修正　根据2011年4月22日第十一届全国人民代表大会常务委员会第二十次会议《关于修改〈中华人民共和国道路交通安全法〉的决定》第二次修正）第十九条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2、《农业机械安全监督管理条例》(2009年9月17日中华人民共和国国务院令第563号公布　根据2016年2月6日《国务院关于修改部分行政法规的决定》第一次修订　根据2019年3月2日《国务院关于修改部分行政法规的决定》第二次修订)第二十二条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left"/>
        <w:textAlignment w:val="auto"/>
        <w:rPr>
          <w:rFonts w:ascii="宋体" w:hAnsi="宋体" w:eastAsia="宋体" w:cs="Times New Roman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  <w:r>
        <w:rPr>
          <w:rFonts w:hint="eastAsia" w:ascii="宋体" w:hAnsi="宋体" w:eastAsia="宋体" w:cs="Times New Roman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六、办理时限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（一）法定时限：2个工作日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（二）承诺时限：1个工作日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七、申请条件：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1.年龄：18周岁以上，70周岁以下；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2.身高：不低于150厘米；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3.视力：两眼裸视力或者矫正视力达到对数视力表 4.9以上；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4.辨色力：无红绿色盲；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5.听力：两耳分别距音叉50厘米能辨别声源方向；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6.上肢：双手拇指健全，每只手其他手指必须有 3指健全，肢体和手指运动功能正常；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7.下肢：运动功能正常，下肢不等长度不得大于5厘米；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8.躯干、颈部：无运动功能障碍。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有下列情形之一的，不得申领驾驶证：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1、有器质性心脏病、癫痫、美尼尔氏症、眩晕症、癔病、震颤麻痹、精神病、痴呆以及影响肢体活动的神经系统疾病等妨碍安全驾驶疾病的；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2、3年内有吸食、注射毒品行为或者解除强制隔离戒毒措施未满3年，或者长期服用依赖性精神药品成瘾尚未戒除的；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3、吊销驾驶证未满2年的；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4、驾驶许可依法被撤销未满3年的；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5、醉酒驾驶依法被吊销驾驶证未满5年的；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6、饮酒后或醉酒驾驶造成重大事故被吊销驾驶证的；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7、造成事故后逃逸被吊销驾驶证的；</w:t>
      </w:r>
    </w:p>
    <w:p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firstLine="643" w:firstLineChars="200"/>
        <w:jc w:val="left"/>
        <w:textAlignment w:val="auto"/>
        <w:rPr>
          <w:rFonts w:ascii="宋体" w:hAnsi="宋体" w:eastAsia="宋体" w:cs="Times New Roman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八、申请材料：</w:t>
      </w:r>
      <w:r>
        <w:rPr>
          <w:rFonts w:ascii="宋体" w:hAnsi="宋体" w:eastAsia="宋体" w:cs="Times New Roman"/>
          <w:sz w:val="30"/>
          <w:szCs w:val="30"/>
        </w:rPr>
        <w:t xml:space="preserve"> 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00" w:firstLineChars="200"/>
        <w:textAlignment w:val="auto"/>
        <w:rPr>
          <w:rFonts w:hint="default" w:eastAsia="宋体" w:cs="Times New Roman"/>
          <w:kern w:val="2"/>
          <w:sz w:val="30"/>
          <w:szCs w:val="30"/>
          <w:lang w:val="en-US" w:eastAsia="zh-CN"/>
        </w:rPr>
      </w:pPr>
      <w:r>
        <w:rPr>
          <w:rFonts w:hint="eastAsia" w:cs="Times New Roman"/>
          <w:kern w:val="2"/>
          <w:sz w:val="30"/>
          <w:szCs w:val="30"/>
          <w:lang w:eastAsia="zh-CN"/>
        </w:rPr>
        <w:t>（一）核发：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1、核发申请表；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2、申请人身份证明；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3、身体条件证明。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jc w:val="left"/>
        <w:textAlignment w:val="auto"/>
        <w:rPr>
          <w:rFonts w:hint="eastAsia" w:cs="Times New Roman"/>
          <w:kern w:val="2"/>
          <w:sz w:val="30"/>
          <w:szCs w:val="30"/>
          <w:lang w:eastAsia="zh-CN"/>
        </w:rPr>
      </w:pPr>
      <w:r>
        <w:rPr>
          <w:rFonts w:hint="eastAsia" w:cs="Times New Roman"/>
          <w:kern w:val="2"/>
          <w:sz w:val="30"/>
          <w:szCs w:val="30"/>
          <w:lang w:eastAsia="zh-CN"/>
        </w:rPr>
        <w:t>（二）续展：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cs="Times New Roman"/>
          <w:kern w:val="2"/>
          <w:sz w:val="30"/>
          <w:szCs w:val="30"/>
          <w:lang w:eastAsia="zh-CN"/>
        </w:rPr>
        <w:t>续展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申请表；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2、申请人身份证明；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3、身体条件证明。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00" w:firstLineChars="200"/>
        <w:jc w:val="left"/>
        <w:textAlignment w:val="auto"/>
        <w:rPr>
          <w:rFonts w:hint="eastAsia" w:cs="Times New Roman"/>
          <w:kern w:val="2"/>
          <w:sz w:val="30"/>
          <w:szCs w:val="30"/>
          <w:lang w:eastAsia="zh-CN"/>
        </w:rPr>
      </w:pPr>
      <w:r>
        <w:rPr>
          <w:rFonts w:hint="eastAsia" w:cs="Times New Roman"/>
          <w:kern w:val="2"/>
          <w:sz w:val="30"/>
          <w:szCs w:val="30"/>
          <w:lang w:eastAsia="zh-CN"/>
        </w:rPr>
        <w:t>（三）注销：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cs="Times New Roman"/>
          <w:kern w:val="2"/>
          <w:sz w:val="30"/>
          <w:szCs w:val="30"/>
          <w:lang w:eastAsia="zh-CN"/>
        </w:rPr>
        <w:t>注销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申请表；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2、申请人身份证明；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cs="Times New Roman"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3、取得的资格证件。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九、办理方式：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(一）</w:t>
      </w:r>
      <w:r>
        <w:rPr>
          <w:rFonts w:hint="eastAsia" w:ascii="仿宋" w:hAnsi="仿宋" w:eastAsia="仿宋" w:cs="仿宋"/>
          <w:sz w:val="32"/>
          <w:szCs w:val="32"/>
        </w:rPr>
        <w:t>窗口受理: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石洞子沟街道办事处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行政综合服务中心综合窗口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left"/>
        <w:textAlignment w:val="auto"/>
        <w:rPr>
          <w:rFonts w:ascii="Times New Roman" w:hAnsi="Times New Roman"/>
          <w:color w:val="auto"/>
          <w:sz w:val="27"/>
          <w:szCs w:val="27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受理-办结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left"/>
        <w:textAlignment w:val="auto"/>
        <w:rPr>
          <w:rFonts w:ascii="宋体" w:hAnsi="宋体" w:cs="仿宋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left"/>
        <w:textAlignment w:val="auto"/>
        <w:rPr>
          <w:rFonts w:ascii="宋体" w:hAnsi="宋体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不收费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left"/>
        <w:textAlignment w:val="auto"/>
        <w:rPr>
          <w:rFonts w:ascii="宋体" w:hAnsi="宋体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现场领取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（二）电话咨询：0314-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、监督投诉方式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sz w:val="32"/>
          <w:szCs w:val="32"/>
        </w:rPr>
        <w:t>街道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宋体" w:hAnsi="宋体" w:eastAsia="宋体" w:cs="Times New Roman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2"/>
          <w:szCs w:val="32"/>
        </w:rPr>
        <w:t> </w:t>
      </w:r>
      <w:bookmarkStart w:id="0" w:name="_GoBack"/>
      <w:bookmarkEnd w:id="0"/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77A37833"/>
    <w:rsid w:val="000071AB"/>
    <w:rsid w:val="00013F10"/>
    <w:rsid w:val="00061940"/>
    <w:rsid w:val="00127B7E"/>
    <w:rsid w:val="00223D7B"/>
    <w:rsid w:val="00335D6A"/>
    <w:rsid w:val="003D0F4A"/>
    <w:rsid w:val="003D22FA"/>
    <w:rsid w:val="00473F61"/>
    <w:rsid w:val="00556500"/>
    <w:rsid w:val="005C1C0D"/>
    <w:rsid w:val="00680EB2"/>
    <w:rsid w:val="006B534C"/>
    <w:rsid w:val="006C1D6E"/>
    <w:rsid w:val="00742EB6"/>
    <w:rsid w:val="00856E05"/>
    <w:rsid w:val="008A063D"/>
    <w:rsid w:val="008A3B71"/>
    <w:rsid w:val="00976FCB"/>
    <w:rsid w:val="0099050E"/>
    <w:rsid w:val="009D407A"/>
    <w:rsid w:val="00A31EC7"/>
    <w:rsid w:val="00A346DD"/>
    <w:rsid w:val="00A871A0"/>
    <w:rsid w:val="00A92014"/>
    <w:rsid w:val="00AD3A4E"/>
    <w:rsid w:val="00BD1214"/>
    <w:rsid w:val="00BF23EC"/>
    <w:rsid w:val="00C946DA"/>
    <w:rsid w:val="00D409BB"/>
    <w:rsid w:val="00D62BD1"/>
    <w:rsid w:val="00DB43B3"/>
    <w:rsid w:val="00DD216E"/>
    <w:rsid w:val="00E22F6F"/>
    <w:rsid w:val="00F4248B"/>
    <w:rsid w:val="00F466A3"/>
    <w:rsid w:val="00F75139"/>
    <w:rsid w:val="03762DD5"/>
    <w:rsid w:val="03A15E03"/>
    <w:rsid w:val="047605E1"/>
    <w:rsid w:val="07075343"/>
    <w:rsid w:val="092D32CF"/>
    <w:rsid w:val="0A1043BB"/>
    <w:rsid w:val="0A534497"/>
    <w:rsid w:val="0C001B3C"/>
    <w:rsid w:val="0D6D3123"/>
    <w:rsid w:val="11D4761C"/>
    <w:rsid w:val="128A4D7D"/>
    <w:rsid w:val="12E806A4"/>
    <w:rsid w:val="14BA56C4"/>
    <w:rsid w:val="14F14E1E"/>
    <w:rsid w:val="155C533D"/>
    <w:rsid w:val="157C5C56"/>
    <w:rsid w:val="1672501C"/>
    <w:rsid w:val="1A191DA8"/>
    <w:rsid w:val="1AC73618"/>
    <w:rsid w:val="1B7C02BE"/>
    <w:rsid w:val="1DE038A2"/>
    <w:rsid w:val="1EAA2CB1"/>
    <w:rsid w:val="22BC0A15"/>
    <w:rsid w:val="246F1890"/>
    <w:rsid w:val="280D678A"/>
    <w:rsid w:val="2DF039DF"/>
    <w:rsid w:val="309044DA"/>
    <w:rsid w:val="32ED7A92"/>
    <w:rsid w:val="355B016E"/>
    <w:rsid w:val="432A1526"/>
    <w:rsid w:val="432D75C8"/>
    <w:rsid w:val="44B049D3"/>
    <w:rsid w:val="450F36EA"/>
    <w:rsid w:val="4584284A"/>
    <w:rsid w:val="56017A31"/>
    <w:rsid w:val="56C01D25"/>
    <w:rsid w:val="57E00A19"/>
    <w:rsid w:val="58717270"/>
    <w:rsid w:val="58CB6F96"/>
    <w:rsid w:val="5FB16A57"/>
    <w:rsid w:val="63133D3B"/>
    <w:rsid w:val="638A3B44"/>
    <w:rsid w:val="664C3C2D"/>
    <w:rsid w:val="68AF38B3"/>
    <w:rsid w:val="6AAB3FEE"/>
    <w:rsid w:val="6B0E014E"/>
    <w:rsid w:val="6B8E0232"/>
    <w:rsid w:val="6D43230F"/>
    <w:rsid w:val="6D535020"/>
    <w:rsid w:val="74A40EAA"/>
    <w:rsid w:val="77A37833"/>
    <w:rsid w:val="77F959B0"/>
    <w:rsid w:val="78920AD8"/>
    <w:rsid w:val="78C10EA3"/>
    <w:rsid w:val="7EE95090"/>
    <w:rsid w:val="7F7B4EFD"/>
    <w:rsid w:val="7FC42795"/>
    <w:rsid w:val="7FF415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4</Pages>
  <Words>1192</Words>
  <Characters>1287</Characters>
  <Lines>10</Lines>
  <Paragraphs>2</Paragraphs>
  <TotalTime>2</TotalTime>
  <ScaleCrop>false</ScaleCrop>
  <LinksUpToDate>false</LinksUpToDate>
  <CharactersWithSpaces>1308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2018-06-10T06:33:00Z</dcterms:created>
  <dc:creator>天使</dc:creator>
  <cp:lastModifiedBy>Administrator</cp:lastModifiedBy>
  <cp:lastPrinted>2020-10-30T15:21:00Z</cp:lastPrinted>
  <dcterms:modified xsi:type="dcterms:W3CDTF">2023-07-24T08:03:00Z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E122AD2786F04E169B48DA37F4FAD041_12</vt:lpwstr>
  </property>
</Properties>
</file>